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0FD" w14:textId="4BD2E119" w:rsidR="00FF508A" w:rsidRDefault="00FF508A" w:rsidP="00FF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ED24358" w14:textId="77777777" w:rsidR="00FF508A" w:rsidRDefault="00FF508A" w:rsidP="00FF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036E3AC0" w14:textId="77777777" w:rsidR="00FF508A" w:rsidRDefault="00FF508A" w:rsidP="00FF50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D07892" w14:textId="77777777" w:rsidR="00FF508A" w:rsidRDefault="00FF508A" w:rsidP="00FF50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AE41F1" w14:textId="27914882" w:rsidR="00FF508A" w:rsidRDefault="00FF508A" w:rsidP="00FF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</w:t>
      </w:r>
    </w:p>
    <w:p w14:paraId="1624B0A4" w14:textId="49337A0F" w:rsidR="00FF508A" w:rsidRDefault="00FF508A" w:rsidP="00FF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899413F" w14:textId="77777777" w:rsidR="00FF508A" w:rsidRDefault="00FF508A" w:rsidP="00FF50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68D42B" w14:textId="77777777" w:rsidR="00FF508A" w:rsidRDefault="00FF508A" w:rsidP="00FF50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05DFF" w14:textId="77777777" w:rsidR="00FF508A" w:rsidRPr="00B5169E" w:rsidRDefault="00FF508A" w:rsidP="00FF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p w14:paraId="6E7EC019" w14:textId="4D42DA73" w:rsidR="00BA00AB" w:rsidRPr="00FF508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F50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7A207" w14:textId="77777777" w:rsidR="00FF508A" w:rsidRDefault="00FF508A" w:rsidP="009139A6">
      <w:r>
        <w:separator/>
      </w:r>
    </w:p>
  </w:endnote>
  <w:endnote w:type="continuationSeparator" w:id="0">
    <w:p w14:paraId="40F80519" w14:textId="77777777" w:rsidR="00FF508A" w:rsidRDefault="00FF50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317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B34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689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C7EFD" w14:textId="77777777" w:rsidR="00FF508A" w:rsidRDefault="00FF508A" w:rsidP="009139A6">
      <w:r>
        <w:separator/>
      </w:r>
    </w:p>
  </w:footnote>
  <w:footnote w:type="continuationSeparator" w:id="0">
    <w:p w14:paraId="4D0D9A7F" w14:textId="77777777" w:rsidR="00FF508A" w:rsidRDefault="00FF50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BC5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EA2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88A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08A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F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6A562"/>
  <w15:chartTrackingRefBased/>
  <w15:docId w15:val="{DC6FD878-6F12-4F02-8AEA-288EE974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2021-03-19T22:02:00Z</dcterms:created>
  <dcterms:modified xsi:type="dcterms:W3CDTF">2021-03-19T22:05:00Z</dcterms:modified>
</cp:coreProperties>
</file>